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46" w:rsidRPr="00E32A78" w:rsidRDefault="00323A46" w:rsidP="00D2594C">
      <w:pPr>
        <w:spacing w:after="0" w:line="360" w:lineRule="auto"/>
        <w:jc w:val="center"/>
      </w:pPr>
      <w:r w:rsidRPr="00E32A78">
        <w:t>С О Г Л А Ш Е Н И Е</w:t>
      </w:r>
    </w:p>
    <w:p w:rsidR="00323A46" w:rsidRPr="00E32A78" w:rsidRDefault="00323A46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Октябрьского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323A46" w:rsidRPr="00E32A78" w:rsidRDefault="00323A46" w:rsidP="00BD4CDF">
      <w:pPr>
        <w:spacing w:after="0" w:line="240" w:lineRule="auto"/>
      </w:pPr>
    </w:p>
    <w:p w:rsidR="00323A46" w:rsidRPr="00E32A78" w:rsidRDefault="00323A46" w:rsidP="00BD4CDF">
      <w:pPr>
        <w:spacing w:after="0" w:line="240" w:lineRule="auto"/>
      </w:pPr>
      <w:r>
        <w:t xml:space="preserve">с.Октябрьское                                                         </w:t>
      </w:r>
      <w:r w:rsidRPr="00E32A78">
        <w:t xml:space="preserve">      </w:t>
      </w:r>
      <w:r>
        <w:t xml:space="preserve">          17.11.2017</w:t>
      </w:r>
      <w:r w:rsidRPr="00E32A78">
        <w:t xml:space="preserve"> года</w:t>
      </w:r>
    </w:p>
    <w:p w:rsidR="00323A46" w:rsidRPr="00E32A78" w:rsidRDefault="00323A46" w:rsidP="004B0B2F">
      <w:pPr>
        <w:spacing w:after="0" w:line="240" w:lineRule="auto"/>
        <w:jc w:val="both"/>
      </w:pPr>
    </w:p>
    <w:p w:rsidR="00323A46" w:rsidRPr="00E32A78" w:rsidRDefault="00323A46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Октябрьского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Валиева Руслана Суреновича</w:t>
      </w:r>
      <w:r w:rsidRPr="00E32A78">
        <w:t xml:space="preserve">, действующего на основании Устава </w:t>
      </w:r>
      <w:r>
        <w:t>Октябрьского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Октябрьского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323A46" w:rsidRPr="00E32A78" w:rsidRDefault="00323A46" w:rsidP="00A2713D">
      <w:pPr>
        <w:spacing w:after="0" w:line="240" w:lineRule="auto"/>
        <w:jc w:val="both"/>
      </w:pPr>
    </w:p>
    <w:p w:rsidR="00323A46" w:rsidRPr="00E32A78" w:rsidRDefault="00323A46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323A46" w:rsidRPr="00E32A78" w:rsidRDefault="00323A46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323A46" w:rsidRPr="00E32A78" w:rsidRDefault="00323A46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323A46" w:rsidRPr="00E32A78" w:rsidRDefault="00323A46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323A46" w:rsidRPr="00E32A78" w:rsidRDefault="00323A46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323A46" w:rsidRPr="00E32A78" w:rsidRDefault="00323A46" w:rsidP="00942E0C">
      <w:pPr>
        <w:spacing w:after="0" w:line="240" w:lineRule="auto"/>
        <w:ind w:firstLine="708"/>
        <w:jc w:val="both"/>
      </w:pPr>
      <w:r>
        <w:t>3)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323A46" w:rsidRDefault="00323A46" w:rsidP="00942E0C">
      <w:pPr>
        <w:spacing w:after="0" w:line="240" w:lineRule="auto"/>
        <w:ind w:firstLine="708"/>
        <w:jc w:val="both"/>
      </w:pPr>
      <w:r>
        <w:t>4)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323A46" w:rsidRDefault="00323A46" w:rsidP="00942E0C">
      <w:pPr>
        <w:spacing w:after="0" w:line="240" w:lineRule="auto"/>
        <w:ind w:firstLine="708"/>
        <w:jc w:val="both"/>
      </w:pPr>
      <w:r>
        <w:t xml:space="preserve"> 5)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323A46" w:rsidRPr="00E32A78" w:rsidRDefault="00323A46" w:rsidP="00942E0C">
      <w:pPr>
        <w:spacing w:after="0" w:line="240" w:lineRule="auto"/>
        <w:ind w:firstLine="708"/>
        <w:jc w:val="both"/>
      </w:pPr>
      <w:r>
        <w:t>6)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Октябрьского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323A46" w:rsidRDefault="00323A46" w:rsidP="00865ED1">
      <w:pPr>
        <w:spacing w:after="0" w:line="240" w:lineRule="auto"/>
        <w:jc w:val="both"/>
      </w:pPr>
      <w:r>
        <w:t>1.3. Поселение принимает, а Администрация передает осуществление следующих полномочий по решению вопросов местного значения поселения:</w:t>
      </w:r>
    </w:p>
    <w:p w:rsidR="00323A46" w:rsidRDefault="00323A46" w:rsidP="00865ED1">
      <w:pPr>
        <w:spacing w:after="0" w:line="240" w:lineRule="auto"/>
        <w:jc w:val="both"/>
      </w:pPr>
      <w:r>
        <w:t xml:space="preserve">       1)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 земельных участков в границах поселения для муниципальных нужд, осуществление муниципального земельного контроля в границах поселения в случаях, предусмотренных градостроительным кодексом Российской Федерации, осмотров зданий и сооружений и выдача рекомендаций об устранении выявленных в ходе таких осмотров, нарушений. </w:t>
      </w:r>
    </w:p>
    <w:p w:rsidR="00323A46" w:rsidRPr="00E32A78" w:rsidRDefault="00323A46" w:rsidP="00865ED1">
      <w:pPr>
        <w:spacing w:after="0" w:line="240" w:lineRule="auto"/>
        <w:jc w:val="both"/>
      </w:pPr>
    </w:p>
    <w:p w:rsidR="00323A46" w:rsidRDefault="00323A46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323A46" w:rsidRDefault="00323A46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323A46" w:rsidRPr="00E32A78" w:rsidRDefault="00323A46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323A46" w:rsidRPr="00E32A78" w:rsidRDefault="00323A46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323A46" w:rsidRPr="00E32A78" w:rsidRDefault="00323A46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323A46" w:rsidRPr="00E32A78" w:rsidRDefault="00323A46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323A46" w:rsidRDefault="00323A46" w:rsidP="006C5963">
      <w:pPr>
        <w:spacing w:after="0" w:line="240" w:lineRule="auto"/>
        <w:jc w:val="both"/>
      </w:pPr>
    </w:p>
    <w:p w:rsidR="00323A46" w:rsidRPr="00E32A78" w:rsidRDefault="00323A46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323A46" w:rsidRDefault="00323A46" w:rsidP="006C5963">
      <w:pPr>
        <w:spacing w:after="0" w:line="240" w:lineRule="auto"/>
        <w:jc w:val="both"/>
      </w:pPr>
    </w:p>
    <w:p w:rsidR="00323A46" w:rsidRPr="00E32A78" w:rsidRDefault="00323A46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323A46" w:rsidRDefault="00323A46" w:rsidP="006C5963">
      <w:pPr>
        <w:spacing w:after="0" w:line="240" w:lineRule="auto"/>
        <w:jc w:val="both"/>
      </w:pPr>
    </w:p>
    <w:p w:rsidR="00323A46" w:rsidRDefault="00323A46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323A46" w:rsidRPr="00E32A78" w:rsidRDefault="00323A46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323A46" w:rsidRPr="00E32A78" w:rsidRDefault="00323A46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323A46" w:rsidRPr="00E32A78" w:rsidRDefault="00323A46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323A46" w:rsidRDefault="00323A46" w:rsidP="006C5963">
      <w:pPr>
        <w:spacing w:after="0" w:line="240" w:lineRule="auto"/>
        <w:jc w:val="both"/>
      </w:pPr>
    </w:p>
    <w:p w:rsidR="00323A46" w:rsidRPr="00E32A78" w:rsidRDefault="00323A46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323A46" w:rsidRPr="00E32A78" w:rsidRDefault="00323A46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323A46" w:rsidRPr="00E32A78" w:rsidRDefault="00323A46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323A46" w:rsidRPr="00E32A78" w:rsidRDefault="00323A46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323A46" w:rsidRDefault="00323A46" w:rsidP="005E6DC3">
      <w:pPr>
        <w:spacing w:after="0" w:line="240" w:lineRule="auto"/>
        <w:jc w:val="both"/>
      </w:pPr>
    </w:p>
    <w:p w:rsidR="00323A46" w:rsidRDefault="00323A46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323A46" w:rsidRPr="00E32A78" w:rsidRDefault="00323A46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323A46" w:rsidRPr="00E32A78" w:rsidRDefault="00323A46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323A46" w:rsidRDefault="00323A46" w:rsidP="00D036AE">
      <w:pPr>
        <w:spacing w:after="0" w:line="240" w:lineRule="auto"/>
        <w:jc w:val="both"/>
      </w:pPr>
    </w:p>
    <w:p w:rsidR="00323A46" w:rsidRDefault="00323A46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323A46" w:rsidRPr="00E32A78" w:rsidRDefault="00323A46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323A46" w:rsidRPr="00E32A78" w:rsidRDefault="00323A46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323A46" w:rsidRPr="00E32A78" w:rsidRDefault="00323A46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323A46" w:rsidRPr="00E32A78" w:rsidRDefault="00323A46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323A46" w:rsidRPr="00E32A78" w:rsidRDefault="00323A46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323A46" w:rsidRPr="00E32A78" w:rsidRDefault="00323A46" w:rsidP="00707926">
      <w:pPr>
        <w:spacing w:after="0" w:line="240" w:lineRule="auto"/>
        <w:jc w:val="both"/>
      </w:pPr>
    </w:p>
    <w:p w:rsidR="00323A46" w:rsidRPr="00E32A78" w:rsidRDefault="00323A46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323A46" w:rsidRPr="00E32A78" w:rsidRDefault="00323A46" w:rsidP="00707926">
      <w:pPr>
        <w:spacing w:after="0" w:line="240" w:lineRule="auto"/>
        <w:jc w:val="both"/>
      </w:pPr>
    </w:p>
    <w:p w:rsidR="00323A46" w:rsidRPr="00E32A78" w:rsidRDefault="00323A46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323A46" w:rsidRPr="00E32A78" w:rsidRDefault="00323A46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323A46" w:rsidRDefault="00323A46" w:rsidP="001C6084">
      <w:pPr>
        <w:spacing w:after="0" w:line="240" w:lineRule="auto"/>
        <w:jc w:val="center"/>
      </w:pPr>
    </w:p>
    <w:p w:rsidR="00323A46" w:rsidRPr="00E32A78" w:rsidRDefault="00323A46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323A46" w:rsidRPr="00E32A78" w:rsidRDefault="00323A46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323A46" w:rsidRPr="00E32A78" w:rsidRDefault="00323A46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323A46" w:rsidRDefault="00323A46" w:rsidP="00AC23B7">
      <w:pPr>
        <w:spacing w:after="0" w:line="240" w:lineRule="auto"/>
        <w:jc w:val="both"/>
      </w:pPr>
    </w:p>
    <w:p w:rsidR="00323A46" w:rsidRPr="00E32A78" w:rsidRDefault="00323A46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323A46" w:rsidRPr="00E32A78" w:rsidRDefault="00323A46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Октябрьского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E31EBA">
              <w:t>363131, РСО-Алания, Пригородный район</w:t>
            </w:r>
            <w:r>
              <w:t xml:space="preserve"> с.Октябрьское, ул.Маяковского,12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1512006857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40204810100000000080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323A46" w:rsidRPr="003C29E3" w:rsidRDefault="00323A46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323A46" w:rsidRPr="003C29E3">
        <w:tc>
          <w:tcPr>
            <w:tcW w:w="4785" w:type="dxa"/>
          </w:tcPr>
          <w:p w:rsidR="00323A46" w:rsidRPr="003C29E3" w:rsidRDefault="00323A46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Октябрьского сельского поселения</w:t>
            </w:r>
          </w:p>
          <w:p w:rsidR="00323A46" w:rsidRPr="003C29E3" w:rsidRDefault="00323A46" w:rsidP="00863C40">
            <w:pPr>
              <w:spacing w:after="0" w:line="240" w:lineRule="auto"/>
            </w:pPr>
          </w:p>
          <w:p w:rsidR="00323A46" w:rsidRPr="003C29E3" w:rsidRDefault="00323A46" w:rsidP="00863C40">
            <w:pPr>
              <w:spacing w:after="0" w:line="240" w:lineRule="auto"/>
            </w:pPr>
          </w:p>
          <w:p w:rsidR="00323A46" w:rsidRPr="003C29E3" w:rsidRDefault="00323A46" w:rsidP="00863C40">
            <w:pPr>
              <w:spacing w:after="0" w:line="240" w:lineRule="auto"/>
            </w:pPr>
          </w:p>
          <w:p w:rsidR="00323A46" w:rsidRPr="003C29E3" w:rsidRDefault="00323A46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Р.С. Валиев</w:t>
            </w:r>
          </w:p>
          <w:p w:rsidR="00323A46" w:rsidRPr="003C29E3" w:rsidRDefault="00323A46" w:rsidP="00863C40">
            <w:pPr>
              <w:spacing w:after="0" w:line="240" w:lineRule="auto"/>
            </w:pPr>
          </w:p>
          <w:p w:rsidR="00323A46" w:rsidRPr="003C29E3" w:rsidRDefault="00323A46" w:rsidP="00863C40">
            <w:pPr>
              <w:spacing w:after="0" w:line="240" w:lineRule="auto"/>
            </w:pPr>
            <w:r>
              <w:t>17.11.</w:t>
            </w:r>
            <w:r w:rsidRPr="003C29E3">
              <w:t>2017</w:t>
            </w:r>
          </w:p>
          <w:p w:rsidR="00323A46" w:rsidRPr="003C29E3" w:rsidRDefault="00323A46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323A46" w:rsidRPr="003C29E3" w:rsidRDefault="00323A46" w:rsidP="00863C40">
            <w:pPr>
              <w:spacing w:after="0" w:line="240" w:lineRule="auto"/>
            </w:pPr>
            <w:r w:rsidRPr="003C29E3">
              <w:t>МП.</w:t>
            </w:r>
          </w:p>
          <w:p w:rsidR="00323A46" w:rsidRPr="003C29E3" w:rsidRDefault="00323A46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323A46" w:rsidRPr="003C29E3" w:rsidRDefault="00323A46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323A46" w:rsidRPr="003C29E3" w:rsidRDefault="00323A46" w:rsidP="00863C40">
            <w:pPr>
              <w:spacing w:after="0" w:line="240" w:lineRule="auto"/>
              <w:jc w:val="right"/>
            </w:pPr>
          </w:p>
          <w:p w:rsidR="00323A46" w:rsidRPr="003C29E3" w:rsidRDefault="00323A46" w:rsidP="00863C40">
            <w:pPr>
              <w:spacing w:after="0" w:line="240" w:lineRule="auto"/>
              <w:jc w:val="right"/>
            </w:pPr>
          </w:p>
          <w:p w:rsidR="00323A46" w:rsidRPr="003C29E3" w:rsidRDefault="00323A46" w:rsidP="00863C40">
            <w:pPr>
              <w:spacing w:after="0" w:line="240" w:lineRule="auto"/>
              <w:jc w:val="right"/>
            </w:pPr>
            <w:r w:rsidRPr="003C29E3">
              <w:t xml:space="preserve">                       Р.А.</w:t>
            </w:r>
            <w:r>
              <w:t xml:space="preserve"> </w:t>
            </w:r>
            <w:r w:rsidRPr="003C29E3">
              <w:t>Есиев</w:t>
            </w:r>
          </w:p>
          <w:p w:rsidR="00323A46" w:rsidRPr="003C29E3" w:rsidRDefault="00323A46" w:rsidP="00863C40">
            <w:pPr>
              <w:spacing w:after="0" w:line="240" w:lineRule="auto"/>
              <w:jc w:val="right"/>
            </w:pPr>
          </w:p>
          <w:p w:rsidR="00323A46" w:rsidRPr="003C29E3" w:rsidRDefault="00323A46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323A46" w:rsidRDefault="00323A46" w:rsidP="00863C40">
            <w:pPr>
              <w:spacing w:after="0" w:line="240" w:lineRule="auto"/>
            </w:pPr>
          </w:p>
          <w:p w:rsidR="00323A46" w:rsidRPr="003C29E3" w:rsidRDefault="00323A46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323A46" w:rsidRPr="00E32A78" w:rsidRDefault="00323A46" w:rsidP="00C465D0">
      <w:pPr>
        <w:pStyle w:val="ListParagraph"/>
        <w:spacing w:after="0" w:line="240" w:lineRule="auto"/>
        <w:ind w:left="0"/>
        <w:jc w:val="both"/>
      </w:pPr>
    </w:p>
    <w:sectPr w:rsidR="00323A46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3F11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060D8"/>
    <w:rsid w:val="00212AE3"/>
    <w:rsid w:val="00247883"/>
    <w:rsid w:val="002748E4"/>
    <w:rsid w:val="00276411"/>
    <w:rsid w:val="0028555C"/>
    <w:rsid w:val="002D26C0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E6DC3"/>
    <w:rsid w:val="00640107"/>
    <w:rsid w:val="0065471D"/>
    <w:rsid w:val="00662BB8"/>
    <w:rsid w:val="0067200D"/>
    <w:rsid w:val="00674A76"/>
    <w:rsid w:val="006910DA"/>
    <w:rsid w:val="006A56AF"/>
    <w:rsid w:val="006C5963"/>
    <w:rsid w:val="006D7FA0"/>
    <w:rsid w:val="00707926"/>
    <w:rsid w:val="00722F1A"/>
    <w:rsid w:val="007339AB"/>
    <w:rsid w:val="007524DA"/>
    <w:rsid w:val="007649D2"/>
    <w:rsid w:val="007A08ED"/>
    <w:rsid w:val="007C5930"/>
    <w:rsid w:val="00863C40"/>
    <w:rsid w:val="00865ED1"/>
    <w:rsid w:val="00872DB9"/>
    <w:rsid w:val="008C6A46"/>
    <w:rsid w:val="00942E0C"/>
    <w:rsid w:val="00966DD2"/>
    <w:rsid w:val="00973C48"/>
    <w:rsid w:val="009817F4"/>
    <w:rsid w:val="00A03B26"/>
    <w:rsid w:val="00A2713D"/>
    <w:rsid w:val="00A43133"/>
    <w:rsid w:val="00A5315E"/>
    <w:rsid w:val="00A554CA"/>
    <w:rsid w:val="00AC23B7"/>
    <w:rsid w:val="00B52F05"/>
    <w:rsid w:val="00B6154A"/>
    <w:rsid w:val="00B6621F"/>
    <w:rsid w:val="00B8078B"/>
    <w:rsid w:val="00B822E5"/>
    <w:rsid w:val="00B93A07"/>
    <w:rsid w:val="00BA3862"/>
    <w:rsid w:val="00BD4CDF"/>
    <w:rsid w:val="00C136C7"/>
    <w:rsid w:val="00C13EF6"/>
    <w:rsid w:val="00C27C60"/>
    <w:rsid w:val="00C43B16"/>
    <w:rsid w:val="00C465D0"/>
    <w:rsid w:val="00C54855"/>
    <w:rsid w:val="00C63784"/>
    <w:rsid w:val="00CB58FB"/>
    <w:rsid w:val="00CB7F00"/>
    <w:rsid w:val="00CF0283"/>
    <w:rsid w:val="00D036AE"/>
    <w:rsid w:val="00D2594C"/>
    <w:rsid w:val="00D370B6"/>
    <w:rsid w:val="00E030C2"/>
    <w:rsid w:val="00E31EBA"/>
    <w:rsid w:val="00E32A78"/>
    <w:rsid w:val="00E95831"/>
    <w:rsid w:val="00EA11F9"/>
    <w:rsid w:val="00ED2C12"/>
    <w:rsid w:val="00EE2250"/>
    <w:rsid w:val="00F03AAF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6</Pages>
  <Words>1742</Words>
  <Characters>9935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14</cp:revision>
  <cp:lastPrinted>2017-12-20T07:45:00Z</cp:lastPrinted>
  <dcterms:created xsi:type="dcterms:W3CDTF">2017-11-09T12:29:00Z</dcterms:created>
  <dcterms:modified xsi:type="dcterms:W3CDTF">2017-12-20T07:48:00Z</dcterms:modified>
</cp:coreProperties>
</file>